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C6D2A" w14:textId="77777777" w:rsidR="00AF171C" w:rsidRPr="008F0A56" w:rsidRDefault="00AF171C" w:rsidP="00AE14D0">
      <w:pPr>
        <w:spacing w:before="720"/>
        <w:rPr>
          <w:b/>
          <w:bCs/>
          <w:sz w:val="26"/>
          <w:szCs w:val="26"/>
        </w:rPr>
      </w:pPr>
      <w:r w:rsidRPr="008F0A56">
        <w:rPr>
          <w:b/>
          <w:bCs/>
          <w:sz w:val="26"/>
          <w:szCs w:val="26"/>
        </w:rPr>
        <w:t>Mal referanseoppdrag</w:t>
      </w:r>
    </w:p>
    <w:p w14:paraId="1C04D4F4" w14:textId="2B9F1403" w:rsidR="000953DB" w:rsidRPr="008F0A56" w:rsidRDefault="00E5763C" w:rsidP="000953DB">
      <w:pPr>
        <w:rPr>
          <w:i/>
          <w:iCs/>
          <w:sz w:val="22"/>
          <w:szCs w:val="22"/>
        </w:rPr>
      </w:pPr>
      <w:r w:rsidRPr="008F0A56">
        <w:rPr>
          <w:i/>
          <w:iCs/>
          <w:sz w:val="22"/>
          <w:szCs w:val="22"/>
        </w:rPr>
        <w:t xml:space="preserve">Anskaffelse </w:t>
      </w:r>
      <w:r w:rsidR="00107025" w:rsidRPr="00107025">
        <w:rPr>
          <w:i/>
          <w:iCs/>
          <w:sz w:val="22"/>
          <w:szCs w:val="22"/>
        </w:rPr>
        <w:t>2026/1415</w:t>
      </w:r>
      <w:r w:rsidR="000953DB" w:rsidRPr="008F0A56">
        <w:rPr>
          <w:i/>
          <w:iCs/>
          <w:sz w:val="22"/>
          <w:szCs w:val="22"/>
        </w:rPr>
        <w:t xml:space="preserve"> – </w:t>
      </w:r>
      <w:r w:rsidR="00107025">
        <w:rPr>
          <w:i/>
          <w:iCs/>
          <w:sz w:val="22"/>
          <w:szCs w:val="22"/>
        </w:rPr>
        <w:t>Vaktmestertjenester</w:t>
      </w:r>
    </w:p>
    <w:p w14:paraId="006A4F50" w14:textId="77777777" w:rsidR="00AF171C" w:rsidRPr="008F0A56" w:rsidRDefault="00AF171C" w:rsidP="00AF171C">
      <w:pPr>
        <w:rPr>
          <w:b/>
          <w:bCs/>
          <w:sz w:val="22"/>
          <w:szCs w:val="22"/>
        </w:rPr>
      </w:pPr>
      <w:r w:rsidRPr="008F0A56">
        <w:rPr>
          <w:b/>
          <w:bCs/>
          <w:sz w:val="22"/>
          <w:szCs w:val="22"/>
        </w:rPr>
        <w:br/>
        <w:t xml:space="preserve">Tilbyder: </w:t>
      </w:r>
      <w:r w:rsidRPr="008F0A56">
        <w:rPr>
          <w:sz w:val="22"/>
          <w:szCs w:val="22"/>
        </w:rPr>
        <w:t>&lt;Leverandøren AS&gt;</w:t>
      </w:r>
      <w:r w:rsidRPr="008F0A56">
        <w:rPr>
          <w:b/>
          <w:bCs/>
          <w:sz w:val="22"/>
          <w:szCs w:val="22"/>
        </w:rP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F171C" w:rsidRPr="008F0A56" w14:paraId="5F4F07EF" w14:textId="77777777" w:rsidTr="00A17A71">
        <w:trPr>
          <w:trHeight w:val="901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9716C29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br/>
            </w:r>
            <w:r w:rsidRPr="008F0A56">
              <w:rPr>
                <w:b/>
                <w:bCs/>
                <w:sz w:val="22"/>
                <w:szCs w:val="22"/>
              </w:rPr>
              <w:t>Referanseoppdrag nr. 1</w:t>
            </w:r>
          </w:p>
        </w:tc>
      </w:tr>
      <w:tr w:rsidR="00AF171C" w:rsidRPr="008F0A56" w14:paraId="4622014E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75F03326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Oppdragsgiver:</w:t>
            </w:r>
          </w:p>
        </w:tc>
        <w:tc>
          <w:tcPr>
            <w:tcW w:w="6090" w:type="dxa"/>
          </w:tcPr>
          <w:p w14:paraId="1AE740BA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&lt;Navn på oppdragsgiver&gt;</w:t>
            </w:r>
          </w:p>
          <w:p w14:paraId="34AAE63B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1B4F23ED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  <w:tr w:rsidR="00AF171C" w:rsidRPr="008F0A56" w14:paraId="65F78BF5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2198EEBF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Kontraktens totalverdi</w:t>
            </w:r>
          </w:p>
        </w:tc>
        <w:tc>
          <w:tcPr>
            <w:tcW w:w="6090" w:type="dxa"/>
          </w:tcPr>
          <w:p w14:paraId="030BCDF6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&lt;Med kontraktens totalverdi menes kontraktens estimerte totalverdi på tidspunktet kontrakten ble inngått. Eventuelt kan leverandøren oppgi samlet fakturert beløp til oppdragsgiver så langt i kontraktsforholdet dersom prosjektet fortsatt pågår&gt;</w:t>
            </w:r>
          </w:p>
          <w:p w14:paraId="76E90F29" w14:textId="77777777" w:rsidR="00AF171C" w:rsidRPr="008F0A56" w:rsidRDefault="00AF171C" w:rsidP="00A17A71">
            <w:pPr>
              <w:rPr>
                <w:sz w:val="22"/>
                <w:szCs w:val="22"/>
                <w:highlight w:val="yellow"/>
              </w:rPr>
            </w:pPr>
          </w:p>
        </w:tc>
      </w:tr>
      <w:tr w:rsidR="00AF171C" w:rsidRPr="008F0A56" w14:paraId="73700F96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64C134B5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Tidsperiode for leveransen</w:t>
            </w:r>
          </w:p>
        </w:tc>
        <w:tc>
          <w:tcPr>
            <w:tcW w:w="6090" w:type="dxa"/>
          </w:tcPr>
          <w:p w14:paraId="630FE383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&lt;Dato/måned/år fra – til&gt;</w:t>
            </w:r>
          </w:p>
          <w:p w14:paraId="7397F7AC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28056E95" w14:textId="77777777" w:rsidR="00AF171C" w:rsidRPr="008F0A56" w:rsidRDefault="00AF171C" w:rsidP="00A17A71">
            <w:pPr>
              <w:rPr>
                <w:sz w:val="22"/>
                <w:szCs w:val="22"/>
                <w:highlight w:val="yellow"/>
              </w:rPr>
            </w:pPr>
          </w:p>
        </w:tc>
      </w:tr>
      <w:tr w:rsidR="00AF171C" w:rsidRPr="008F0A56" w14:paraId="26107010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2D12D5F2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  <w:highlight w:val="yellow"/>
              </w:rPr>
              <w:t>Kort beskrivelse av leveransen, med vekt på relevans for de aktuelle tjenestene som skal leveres i gjennomføringen av kontrakten</w:t>
            </w:r>
            <w:r w:rsidRPr="008F0A56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46A6607B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</w:p>
          <w:p w14:paraId="77D03808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0" w:type="dxa"/>
          </w:tcPr>
          <w:p w14:paraId="0A027396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&lt;Leverandørens beskrivelse&gt;</w:t>
            </w:r>
          </w:p>
          <w:p w14:paraId="1B18EB88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  <w:tr w:rsidR="00AF171C" w:rsidRPr="008F0A56" w14:paraId="68EDE100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5FA7DD5E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Referanse og kontaktperson</w:t>
            </w:r>
          </w:p>
        </w:tc>
        <w:tc>
          <w:tcPr>
            <w:tcW w:w="6090" w:type="dxa"/>
          </w:tcPr>
          <w:p w14:paraId="45E44AE5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&lt;Navn og telefonnummer&gt;</w:t>
            </w:r>
          </w:p>
          <w:p w14:paraId="621A14AC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1D97F064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</w:tbl>
    <w:p w14:paraId="08DDB171" w14:textId="77777777" w:rsidR="00AF171C" w:rsidRPr="008F0A56" w:rsidRDefault="00AF171C" w:rsidP="00AF171C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F171C" w:rsidRPr="008F0A56" w14:paraId="0D3A8DDF" w14:textId="77777777" w:rsidTr="00A17A71">
        <w:trPr>
          <w:trHeight w:val="901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BECF9DE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br/>
            </w:r>
            <w:r w:rsidRPr="008F0A56">
              <w:rPr>
                <w:b/>
                <w:bCs/>
                <w:sz w:val="22"/>
                <w:szCs w:val="22"/>
              </w:rPr>
              <w:t>Referanseoppdrag nr. 2</w:t>
            </w:r>
          </w:p>
        </w:tc>
      </w:tr>
      <w:tr w:rsidR="00AF171C" w:rsidRPr="008F0A56" w14:paraId="66E6B1BE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1A615DC9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Oppdragsgiver:</w:t>
            </w:r>
          </w:p>
        </w:tc>
        <w:tc>
          <w:tcPr>
            <w:tcW w:w="6090" w:type="dxa"/>
          </w:tcPr>
          <w:p w14:paraId="24579D38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&lt;Navn på oppdragsgiver&gt;</w:t>
            </w:r>
          </w:p>
          <w:p w14:paraId="503745D5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737EEA12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  <w:tr w:rsidR="00AF171C" w:rsidRPr="008F0A56" w14:paraId="3650F942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3B3DB3F2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Kontraktens totalverdi</w:t>
            </w:r>
          </w:p>
        </w:tc>
        <w:tc>
          <w:tcPr>
            <w:tcW w:w="6090" w:type="dxa"/>
          </w:tcPr>
          <w:p w14:paraId="492D104C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&lt;Med kontraktens totalverdi menes kontraktens estimerte totalverdi på tidspunktet kontrakten ble inngått. Eventuelt kan leverandøren oppgi samlet fakturert beløp til oppdragsgiver så langt i kontraktsforholdet dersom prosjektet fortsatt pågår&gt;</w:t>
            </w:r>
          </w:p>
          <w:p w14:paraId="60D71517" w14:textId="77777777" w:rsidR="00AF171C" w:rsidRPr="008F0A56" w:rsidRDefault="00AF171C" w:rsidP="00A17A71">
            <w:pPr>
              <w:rPr>
                <w:sz w:val="22"/>
                <w:szCs w:val="22"/>
                <w:highlight w:val="yellow"/>
              </w:rPr>
            </w:pPr>
          </w:p>
        </w:tc>
      </w:tr>
      <w:tr w:rsidR="00AF171C" w:rsidRPr="008F0A56" w14:paraId="223C84EE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5B773403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Tidsperiode for leveransen</w:t>
            </w:r>
          </w:p>
        </w:tc>
        <w:tc>
          <w:tcPr>
            <w:tcW w:w="6090" w:type="dxa"/>
          </w:tcPr>
          <w:p w14:paraId="07134B88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&lt;Dato/måned/år fra – til&gt;</w:t>
            </w:r>
          </w:p>
          <w:p w14:paraId="0A455E3A" w14:textId="77777777" w:rsidR="00AF171C" w:rsidRPr="008F0A56" w:rsidRDefault="00AF171C" w:rsidP="00A17A71">
            <w:pPr>
              <w:rPr>
                <w:sz w:val="22"/>
                <w:szCs w:val="22"/>
                <w:highlight w:val="yellow"/>
              </w:rPr>
            </w:pPr>
          </w:p>
        </w:tc>
      </w:tr>
      <w:tr w:rsidR="00AF171C" w:rsidRPr="008F0A56" w14:paraId="2FF60456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06C4583C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8F0A56">
              <w:rPr>
                <w:b/>
                <w:bCs/>
                <w:sz w:val="22"/>
                <w:szCs w:val="22"/>
                <w:highlight w:val="yellow"/>
              </w:rPr>
              <w:lastRenderedPageBreak/>
              <w:t xml:space="preserve">Kort beskrivelse av leveransen, med vekt på relevans for de aktuelle tjenestene som skal leveres i gjennomføringen av kontrakten  </w:t>
            </w:r>
          </w:p>
          <w:p w14:paraId="3579AAFF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  <w:p w14:paraId="17A1D121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090" w:type="dxa"/>
          </w:tcPr>
          <w:p w14:paraId="35E0A652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&lt;Leverandørens beskrivelse&gt;</w:t>
            </w:r>
          </w:p>
          <w:p w14:paraId="06596EA3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  <w:tr w:rsidR="00AF171C" w:rsidRPr="008F0A56" w14:paraId="1048EACB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0C1115A9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Referanse og kontaktperson</w:t>
            </w:r>
          </w:p>
        </w:tc>
        <w:tc>
          <w:tcPr>
            <w:tcW w:w="6090" w:type="dxa"/>
          </w:tcPr>
          <w:p w14:paraId="0678B3A3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&lt;Navn og telefonnummer&gt;</w:t>
            </w:r>
          </w:p>
          <w:p w14:paraId="5F903361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3A0FEECC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</w:tbl>
    <w:p w14:paraId="586429B0" w14:textId="77777777" w:rsidR="00AF171C" w:rsidRPr="008F0A56" w:rsidRDefault="00AF171C" w:rsidP="00AF171C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F171C" w:rsidRPr="008F0A56" w14:paraId="3C957546" w14:textId="77777777" w:rsidTr="00A17A71">
        <w:trPr>
          <w:trHeight w:val="901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15A02AC5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br/>
            </w:r>
            <w:r w:rsidRPr="008F0A56">
              <w:rPr>
                <w:b/>
                <w:bCs/>
                <w:sz w:val="22"/>
                <w:szCs w:val="22"/>
              </w:rPr>
              <w:t>Referanseoppdrag nr. 3</w:t>
            </w:r>
          </w:p>
        </w:tc>
      </w:tr>
      <w:tr w:rsidR="00AF171C" w:rsidRPr="008F0A56" w14:paraId="5FD2D264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4CC0D0A0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Oppdragsgiver:</w:t>
            </w:r>
          </w:p>
        </w:tc>
        <w:tc>
          <w:tcPr>
            <w:tcW w:w="6090" w:type="dxa"/>
          </w:tcPr>
          <w:p w14:paraId="1C106DEF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&lt;Navn på oppdragsgiver&gt;</w:t>
            </w:r>
          </w:p>
          <w:p w14:paraId="3D561B34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2B5E6844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  <w:tr w:rsidR="00AF171C" w:rsidRPr="008F0A56" w14:paraId="3FC67071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35DE306D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Kontraktens totalverdi</w:t>
            </w:r>
          </w:p>
        </w:tc>
        <w:tc>
          <w:tcPr>
            <w:tcW w:w="6090" w:type="dxa"/>
          </w:tcPr>
          <w:p w14:paraId="27F4A73B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&lt;Med kontraktens totalverdi menes kontraktens estimerte totalverdi på tidspunktet kontrakten ble inngått. Eventuelt kan leverandøren oppgi samlet fakturert beløp til oppdragsgiver så langt i kontraktsforholdet dersom prosjektet fortsatt pågår&gt;</w:t>
            </w:r>
          </w:p>
          <w:p w14:paraId="6FC04FE8" w14:textId="77777777" w:rsidR="00AF171C" w:rsidRPr="008F0A56" w:rsidRDefault="00AF171C" w:rsidP="00A17A71">
            <w:pPr>
              <w:rPr>
                <w:sz w:val="22"/>
                <w:szCs w:val="22"/>
                <w:highlight w:val="yellow"/>
              </w:rPr>
            </w:pPr>
          </w:p>
        </w:tc>
      </w:tr>
      <w:tr w:rsidR="00AF171C" w:rsidRPr="008F0A56" w14:paraId="4B33FFF8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3AD46DF3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Tidsperiode for leveransen</w:t>
            </w:r>
          </w:p>
        </w:tc>
        <w:tc>
          <w:tcPr>
            <w:tcW w:w="6090" w:type="dxa"/>
          </w:tcPr>
          <w:p w14:paraId="028AE763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&lt;Dato/måned/år fra – til&gt;</w:t>
            </w:r>
          </w:p>
          <w:p w14:paraId="25DB67DB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6D2BFA73" w14:textId="77777777" w:rsidR="00AF171C" w:rsidRPr="008F0A56" w:rsidRDefault="00AF171C" w:rsidP="00A17A71">
            <w:pPr>
              <w:rPr>
                <w:sz w:val="22"/>
                <w:szCs w:val="22"/>
                <w:highlight w:val="yellow"/>
              </w:rPr>
            </w:pPr>
          </w:p>
        </w:tc>
      </w:tr>
      <w:tr w:rsidR="00AF171C" w:rsidRPr="008F0A56" w14:paraId="2E82F8E0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24EFA00B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  <w:highlight w:val="yellow"/>
              </w:rPr>
              <w:t>Kort beskrivelse av leveransen, med vekt på relevans for de aktuelle tjenestene som skal leveres i gjennomføringen av kontrakten</w:t>
            </w:r>
            <w:r w:rsidRPr="008F0A56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17DB7C66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</w:p>
          <w:p w14:paraId="5A400395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0" w:type="dxa"/>
          </w:tcPr>
          <w:p w14:paraId="64D6639D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&lt;Leverandørens beskrivelse&gt;</w:t>
            </w:r>
          </w:p>
          <w:p w14:paraId="0FB85AE0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  <w:tr w:rsidR="00AF171C" w:rsidRPr="008F0A56" w14:paraId="5ED7A34C" w14:textId="77777777" w:rsidTr="00A17A71">
        <w:tc>
          <w:tcPr>
            <w:tcW w:w="2972" w:type="dxa"/>
            <w:shd w:val="clear" w:color="auto" w:fill="F2F2F2" w:themeFill="background1" w:themeFillShade="F2"/>
          </w:tcPr>
          <w:p w14:paraId="7192775F" w14:textId="77777777" w:rsidR="00AF171C" w:rsidRPr="008F0A56" w:rsidRDefault="00AF171C" w:rsidP="00A17A71">
            <w:pPr>
              <w:rPr>
                <w:b/>
                <w:bCs/>
                <w:sz w:val="22"/>
                <w:szCs w:val="22"/>
              </w:rPr>
            </w:pPr>
            <w:r w:rsidRPr="008F0A56">
              <w:rPr>
                <w:b/>
                <w:bCs/>
                <w:sz w:val="22"/>
                <w:szCs w:val="22"/>
              </w:rPr>
              <w:t>Referanse og kontaktperson</w:t>
            </w:r>
          </w:p>
        </w:tc>
        <w:tc>
          <w:tcPr>
            <w:tcW w:w="6090" w:type="dxa"/>
          </w:tcPr>
          <w:p w14:paraId="1AFA7B17" w14:textId="77777777" w:rsidR="00AF171C" w:rsidRPr="008F0A56" w:rsidRDefault="00AF171C" w:rsidP="00A17A71">
            <w:pPr>
              <w:rPr>
                <w:sz w:val="22"/>
                <w:szCs w:val="22"/>
              </w:rPr>
            </w:pPr>
            <w:r w:rsidRPr="008F0A56">
              <w:rPr>
                <w:sz w:val="22"/>
                <w:szCs w:val="22"/>
              </w:rPr>
              <w:t>&lt;Navn og telefonnummer&gt;</w:t>
            </w:r>
          </w:p>
          <w:p w14:paraId="1650D356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  <w:p w14:paraId="35C843A3" w14:textId="77777777" w:rsidR="00AF171C" w:rsidRPr="008F0A56" w:rsidRDefault="00AF171C" w:rsidP="00A17A71">
            <w:pPr>
              <w:rPr>
                <w:sz w:val="22"/>
                <w:szCs w:val="22"/>
              </w:rPr>
            </w:pPr>
          </w:p>
        </w:tc>
      </w:tr>
    </w:tbl>
    <w:p w14:paraId="11A087B5" w14:textId="77777777" w:rsidR="00FA7F7F" w:rsidRPr="008F0A56" w:rsidRDefault="00FA7F7F" w:rsidP="008F0A56"/>
    <w:sectPr w:rsidR="00FA7F7F" w:rsidRPr="008F0A56" w:rsidSect="00AE14D0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6290F" w14:textId="77777777" w:rsidR="00107025" w:rsidRDefault="00107025" w:rsidP="00FA7F7F">
      <w:pPr>
        <w:spacing w:after="0" w:line="240" w:lineRule="auto"/>
      </w:pPr>
      <w:r>
        <w:separator/>
      </w:r>
    </w:p>
  </w:endnote>
  <w:endnote w:type="continuationSeparator" w:id="0">
    <w:p w14:paraId="4B139229" w14:textId="77777777" w:rsidR="00107025" w:rsidRDefault="00107025" w:rsidP="00FA7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63010" w14:textId="77777777" w:rsidR="00107025" w:rsidRDefault="00107025" w:rsidP="00FA7F7F">
      <w:pPr>
        <w:spacing w:after="0" w:line="240" w:lineRule="auto"/>
      </w:pPr>
      <w:r>
        <w:separator/>
      </w:r>
    </w:p>
  </w:footnote>
  <w:footnote w:type="continuationSeparator" w:id="0">
    <w:p w14:paraId="4A85DB7E" w14:textId="77777777" w:rsidR="00107025" w:rsidRDefault="00107025" w:rsidP="00FA7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551BE" w14:textId="77777777" w:rsidR="00AE14D0" w:rsidRDefault="00AE14D0">
    <w:pPr>
      <w:pStyle w:val="Topptekst"/>
    </w:pPr>
    <w:r w:rsidRPr="00E25307">
      <w:rPr>
        <w:noProof/>
      </w:rPr>
      <w:drawing>
        <wp:anchor distT="0" distB="0" distL="114300" distR="114300" simplePos="0" relativeHeight="251661312" behindDoc="1" locked="0" layoutInCell="1" allowOverlap="1" wp14:anchorId="75FD859A" wp14:editId="19FB5291">
          <wp:simplePos x="0" y="0"/>
          <wp:positionH relativeFrom="column">
            <wp:posOffset>-523875</wp:posOffset>
          </wp:positionH>
          <wp:positionV relativeFrom="paragraph">
            <wp:posOffset>-124460</wp:posOffset>
          </wp:positionV>
          <wp:extent cx="1895475" cy="504825"/>
          <wp:effectExtent l="0" t="0" r="9525" b="9525"/>
          <wp:wrapTight wrapText="bothSides">
            <wp:wrapPolygon edited="0">
              <wp:start x="1737" y="0"/>
              <wp:lineTo x="0" y="0"/>
              <wp:lineTo x="0" y="17932"/>
              <wp:lineTo x="868" y="21192"/>
              <wp:lineTo x="2171" y="21192"/>
              <wp:lineTo x="3690" y="21192"/>
              <wp:lineTo x="3908" y="21192"/>
              <wp:lineTo x="4776" y="13042"/>
              <wp:lineTo x="21491" y="8966"/>
              <wp:lineTo x="21491" y="0"/>
              <wp:lineTo x="3690" y="0"/>
              <wp:lineTo x="1737" y="0"/>
            </wp:wrapPolygon>
          </wp:wrapTight>
          <wp:docPr id="1083623760" name="Bilde 2" descr="Et bilde som inneholder Grafikk, Font, grafisk design, teks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9888499" name="Bilde 2" descr="Et bilde som inneholder Grafikk, Font, grafisk design, teks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025"/>
    <w:rsid w:val="000548C1"/>
    <w:rsid w:val="000953DB"/>
    <w:rsid w:val="00107025"/>
    <w:rsid w:val="00114A7C"/>
    <w:rsid w:val="005D2577"/>
    <w:rsid w:val="008C402B"/>
    <w:rsid w:val="008F0A56"/>
    <w:rsid w:val="009E119F"/>
    <w:rsid w:val="00A9395A"/>
    <w:rsid w:val="00AE14D0"/>
    <w:rsid w:val="00AF171C"/>
    <w:rsid w:val="00B65D40"/>
    <w:rsid w:val="00DF5A4E"/>
    <w:rsid w:val="00E5763C"/>
    <w:rsid w:val="00FA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50B2"/>
  <w15:chartTrackingRefBased/>
  <w15:docId w15:val="{7D9780F6-9487-492C-8278-4D307DF8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71C"/>
  </w:style>
  <w:style w:type="paragraph" w:styleId="Overskrift1">
    <w:name w:val="heading 1"/>
    <w:basedOn w:val="Normal"/>
    <w:next w:val="Normal"/>
    <w:link w:val="Overskrift1Tegn"/>
    <w:uiPriority w:val="9"/>
    <w:qFormat/>
    <w:rsid w:val="008C4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C4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C40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C40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C40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C40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C40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C40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C40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C40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C40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C40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C402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C402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C402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C402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C402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C402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C4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C4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C40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C40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C4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C402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C402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C402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C4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C402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C402B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A7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A7F7F"/>
  </w:style>
  <w:style w:type="paragraph" w:styleId="Bunntekst">
    <w:name w:val="footer"/>
    <w:basedOn w:val="Normal"/>
    <w:link w:val="BunntekstTegn"/>
    <w:uiPriority w:val="99"/>
    <w:unhideWhenUsed/>
    <w:rsid w:val="00FA7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7F7F"/>
  </w:style>
  <w:style w:type="table" w:styleId="Tabellrutenett">
    <w:name w:val="Table Grid"/>
    <w:basedOn w:val="Vanligtabell"/>
    <w:uiPriority w:val="39"/>
    <w:rsid w:val="00AF1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Anskaffelse-Innkj&#248;p/Referanseoppdra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>https://stortinget.sharepoint.com/teams/Vaktmestertjenester2/SitePages/Download.aspx?journalpostId=3864890&amp;dokumentId=3864923</Url>
      <Description>2026/30098 (2)</Description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27AE0BF98CFBF44E88E220F0503920F0" ma:contentTypeVersion="51" ma:contentTypeDescription="Hovedinnholdstype for Stortingets dokumenter" ma:contentTypeScope="" ma:versionID="766ef3c11233567888379b3ca59abc68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c5432bf5c96be8cb099c7d9f156d6efe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385201f7-6def-453c-9172-b3d71ebf2232}" ma:internalName="TaxCatchAll" ma:showField="CatchAllData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385201f7-6def-453c-9172-b3d71ebf2232}" ma:internalName="TaxCatchAllLabel" ma:readOnly="true" ma:showField="CatchAllDataLabel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Props1.xml><?xml version="1.0" encoding="utf-8"?>
<ds:datastoreItem xmlns:ds="http://schemas.openxmlformats.org/officeDocument/2006/customXml" ds:itemID="{BE372DBB-547D-45BF-A028-6C89667320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4DAFA-8E6C-493B-924A-F80329B01EEC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b0bb0c4-1762-4fd1-8095-ee74821cdcd0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DCB3013-8950-42E5-80A8-D1C319B2EC80}"/>
</file>

<file path=customXml/itemProps4.xml><?xml version="1.0" encoding="utf-8"?>
<ds:datastoreItem xmlns:ds="http://schemas.openxmlformats.org/officeDocument/2006/customXml" ds:itemID="{9595AFD7-756C-4057-BF16-336C153E5643}"/>
</file>

<file path=docProps/app.xml><?xml version="1.0" encoding="utf-8"?>
<Properties xmlns="http://schemas.openxmlformats.org/officeDocument/2006/extended-properties" xmlns:vt="http://schemas.openxmlformats.org/officeDocument/2006/docPropsVTypes">
  <Template>Referanseoppdrag</Template>
  <TotalTime>2</TotalTime>
  <Pages>2</Pages>
  <Words>305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Henriette Heinecke</dc:creator>
  <cp:keywords/>
  <dc:description/>
  <cp:lastModifiedBy>Henriette Heinecke</cp:lastModifiedBy>
  <cp:revision>1</cp:revision>
  <dcterms:created xsi:type="dcterms:W3CDTF">2026-01-27T07:48:00Z</dcterms:created>
  <dcterms:modified xsi:type="dcterms:W3CDTF">2026-01-27T07:50:00Z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0x010100E597067444FA2B47AF88D105670170AD090027AE0BF98CFBF44E88E220F0503920F0</vt:lpwstr>
  </property>
  <property fmtid="{D5CDD505-2E9C-101B-9397-08002B2CF9AE}" pid="3" name="sidaFunksjon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  <property fmtid="{D5CDD505-2E9C-101B-9397-08002B2CF9AE}" pid="6" name="sidaDokumenteier">
    <vt:lpwstr/>
  </property>
  <property fmtid="{D5CDD505-2E9C-101B-9397-08002B2CF9AE}" pid="7" name="seksjonSida">
    <vt:lpwstr/>
  </property>
  <property fmtid="{D5CDD505-2E9C-101B-9397-08002B2CF9AE}" pid="8" name="sidaDokumenteierTaxHTField">
    <vt:lpwstr/>
  </property>
  <property fmtid="{D5CDD505-2E9C-101B-9397-08002B2CF9AE}" pid="10" name="docLang">
    <vt:lpwstr>nb</vt:lpwstr>
  </property>
</Properties>
</file>